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0D4831" w:rsidR="006E5D65" w:rsidP="00765BFE" w:rsidRDefault="00997F14" w14:paraId="5E7AE866" w14:textId="52218CE8">
      <w:pPr>
        <w:pStyle w:val="Bezodstpw"/>
        <w:rPr>
          <w:i/>
        </w:rPr>
      </w:pPr>
      <w:r>
        <w:rPr>
          <w:rFonts w:ascii="Times New Roman" w:hAnsi="Times New Roman"/>
          <w:b/>
        </w:rPr>
        <w:t xml:space="preserve">   </w:t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Pr="000D4831" w:rsidR="00D8678B">
        <w:rPr>
          <w:i/>
        </w:rPr>
        <w:t xml:space="preserve">Załącznik nr </w:t>
      </w:r>
      <w:r w:rsidRPr="000D4831" w:rsidR="006F31E2">
        <w:rPr>
          <w:i/>
        </w:rPr>
        <w:t>1.5</w:t>
      </w:r>
      <w:r w:rsidRPr="000D4831" w:rsidR="00D8678B">
        <w:rPr>
          <w:i/>
        </w:rPr>
        <w:t xml:space="preserve"> do Zarządzenia</w:t>
      </w:r>
      <w:r w:rsidRPr="000D4831" w:rsidR="002A22BF">
        <w:rPr>
          <w:i/>
        </w:rPr>
        <w:t xml:space="preserve"> Rektora UR </w:t>
      </w:r>
      <w:r w:rsidRPr="000D4831" w:rsidR="00CD6897">
        <w:rPr>
          <w:i/>
        </w:rPr>
        <w:t xml:space="preserve"> nr </w:t>
      </w:r>
      <w:r w:rsidRPr="000D4831" w:rsidR="000D4831">
        <w:rPr>
          <w:i/>
        </w:rPr>
        <w:t>7</w:t>
      </w:r>
      <w:r w:rsidRPr="000D4831" w:rsidR="00F17567">
        <w:rPr>
          <w:i/>
        </w:rPr>
        <w:t>/</w:t>
      </w:r>
      <w:r w:rsidRPr="000D4831" w:rsidR="000D4831">
        <w:rPr>
          <w:i/>
        </w:rPr>
        <w:t>2023</w:t>
      </w:r>
    </w:p>
    <w:p w:rsidR="00781458" w:rsidP="009C54AE" w:rsidRDefault="00781458" w14:paraId="6B7FE8E1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Pr="009C54AE" w:rsidR="0085747A" w:rsidP="009C54AE" w:rsidRDefault="0085747A" w14:paraId="2C327FE0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00EA4832" w:rsidRDefault="0071620A" w14:paraId="286080A7" w14:textId="4E33FAB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7E05A8">
        <w:rPr>
          <w:rFonts w:ascii="Corbel" w:hAnsi="Corbel"/>
          <w:i/>
          <w:smallCaps/>
          <w:sz w:val="24"/>
          <w:szCs w:val="24"/>
        </w:rPr>
        <w:t>2024-2029</w:t>
      </w:r>
    </w:p>
    <w:p w:rsidR="0085747A" w:rsidP="00EA4832" w:rsidRDefault="00EA4832" w14:paraId="19345D10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08E2F2DA" w14:textId="798324A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781458">
        <w:rPr>
          <w:rFonts w:ascii="Corbel" w:hAnsi="Corbel"/>
          <w:szCs w:val="20"/>
        </w:rPr>
        <w:t xml:space="preserve">Rok akademicki   </w:t>
      </w:r>
      <w:r w:rsidRPr="00781458" w:rsidR="00781458">
        <w:rPr>
          <w:rFonts w:ascii="Corbel" w:hAnsi="Corbel"/>
          <w:szCs w:val="20"/>
        </w:rPr>
        <w:t>202</w:t>
      </w:r>
      <w:r w:rsidR="007E05A8">
        <w:rPr>
          <w:rFonts w:ascii="Corbel" w:hAnsi="Corbel"/>
          <w:szCs w:val="20"/>
        </w:rPr>
        <w:t>5</w:t>
      </w:r>
      <w:r w:rsidRPr="00781458" w:rsidR="00781458">
        <w:rPr>
          <w:rFonts w:ascii="Corbel" w:hAnsi="Corbel"/>
          <w:szCs w:val="20"/>
        </w:rPr>
        <w:t>/</w:t>
      </w:r>
      <w:r w:rsidR="00632300">
        <w:rPr>
          <w:rFonts w:ascii="Corbel" w:hAnsi="Corbel"/>
          <w:szCs w:val="20"/>
        </w:rPr>
        <w:t>20</w:t>
      </w:r>
      <w:r w:rsidRPr="00781458" w:rsidR="00781458">
        <w:rPr>
          <w:rFonts w:ascii="Corbel" w:hAnsi="Corbel"/>
          <w:szCs w:val="20"/>
        </w:rPr>
        <w:t>2</w:t>
      </w:r>
      <w:r w:rsidR="007E05A8">
        <w:rPr>
          <w:rFonts w:ascii="Corbel" w:hAnsi="Corbel"/>
          <w:szCs w:val="20"/>
        </w:rPr>
        <w:t>6</w:t>
      </w:r>
    </w:p>
    <w:p w:rsidRPr="009C54AE" w:rsidR="0085747A" w:rsidP="009C54AE" w:rsidRDefault="0085747A" w14:paraId="058B45F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4B0844D0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95603AE" w14:paraId="4E298DD6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1744B3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2F42C6" w:rsidR="0085747A" w:rsidP="009C54AE" w:rsidRDefault="002F42C6" w14:paraId="41B4BFA9" w14:textId="0B49075F">
            <w:pPr>
              <w:pStyle w:val="Odpowiedzi"/>
              <w:spacing w:before="100" w:beforeAutospacing="1" w:after="100" w:afterAutospacing="1"/>
              <w:rPr>
                <w:rFonts w:ascii="Corbel" w:hAnsi="Corbel" w:eastAsia="Times New Roman"/>
                <w:b w:val="0"/>
                <w:color w:val="auto"/>
                <w:sz w:val="24"/>
                <w:szCs w:val="24"/>
                <w:lang w:eastAsia="pl-PL"/>
              </w:rPr>
            </w:pPr>
            <w:r w:rsidRPr="008E4AF1">
              <w:rPr>
                <w:rFonts w:ascii="Corbel" w:hAnsi="Corbel" w:eastAsia="Times New Roman"/>
                <w:b w:val="0"/>
                <w:color w:val="auto"/>
                <w:sz w:val="24"/>
                <w:szCs w:val="24"/>
                <w:lang w:eastAsia="pl-PL"/>
              </w:rPr>
              <w:t>Metodyka edukacji informatycznej i posługiwania się technologią informacyjno-komunikacyjną</w:t>
            </w:r>
          </w:p>
        </w:tc>
      </w:tr>
      <w:tr w:rsidRPr="009C54AE" w:rsidR="0085747A" w:rsidTr="095603AE" w14:paraId="1D95E649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2B3323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63E9DB7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095603AE" w14:paraId="6FA6D929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1AB047E0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AB4A24" w14:paraId="77C22F8B" w14:textId="35A7C54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095603AE" w14:paraId="34711C99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EE5E8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AB4A24" w14:paraId="05234094" w14:textId="4264F2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24AF8" w:rsidTr="095603AE" w14:paraId="3FF9E551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7262E13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824AF8" w14:paraId="5666C755" w14:textId="68795E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2199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824AF8" w:rsidTr="095603AE" w14:paraId="175D6E01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70DF1B4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781458" w14:paraId="3A277918" w14:textId="3D880A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Pr="00062199" w:rsidR="00824AF8">
              <w:rPr>
                <w:rFonts w:ascii="Corbel" w:hAnsi="Corbel"/>
                <w:b w:val="0"/>
                <w:sz w:val="24"/>
                <w:szCs w:val="24"/>
              </w:rPr>
              <w:t>ednolite  studia magisterskie</w:t>
            </w:r>
          </w:p>
        </w:tc>
      </w:tr>
      <w:tr w:rsidRPr="009C54AE" w:rsidR="00824AF8" w:rsidTr="095603AE" w14:paraId="6E67EAE7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7651DF7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781458" w14:paraId="3DF801C0" w14:textId="49FDE22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062199" w:rsidR="00824AF8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Pr="009C54AE" w:rsidR="00824AF8" w:rsidTr="095603AE" w14:paraId="75ABF26F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23AB9D0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781458" w14:paraId="09B4BC64" w14:textId="75F717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062199" w:rsidR="00824AF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824AF8" w:rsidTr="095603AE" w14:paraId="15CBCD27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60808FA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78029C" w14:paraId="3F14A35C" w14:textId="4BDCC1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781458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824AF8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A20F62" w:rsidR="00824AF8">
              <w:rPr>
                <w:rFonts w:ascii="Corbel" w:hAnsi="Corbel"/>
                <w:b w:val="0"/>
                <w:sz w:val="24"/>
                <w:szCs w:val="24"/>
              </w:rPr>
              <w:t xml:space="preserve"> , sem. 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Pr="009C54AE" w:rsidR="00824AF8" w:rsidTr="095603AE" w14:paraId="4DBB036D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468A04A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3B5587" w14:paraId="37E0FF9D" w14:textId="6B5AE4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Pr="00B74528" w:rsidR="00F20C3E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Pr="009C54AE" w:rsidR="00824AF8" w:rsidTr="095603AE" w14:paraId="13B16DC3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1A7F3AD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781458" w14:paraId="1E007C68" w14:textId="470F69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24AF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9C54AE" w:rsidR="00824AF8" w:rsidTr="095603AE" w14:paraId="571FE831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18CC8C5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59B5DA40" w:rsidRDefault="00824AF8" w14:paraId="7A3179F0" w14:textId="6F0E25DB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C0AE989" w:rsidR="4381DE43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d</w:t>
            </w:r>
            <w:r w:rsidRPr="6C0AE989" w:rsidR="00824AF8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r hab. Wojciech </w:t>
            </w:r>
            <w:r w:rsidRPr="6C0AE989" w:rsidR="00824AF8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Walat</w:t>
            </w:r>
            <w:r w:rsidRPr="6C0AE989" w:rsidR="00AB4A24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6C0AE989" w:rsidR="01355730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Pr="6C0AE989" w:rsidR="00AB4A24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prof. UR</w:t>
            </w:r>
          </w:p>
        </w:tc>
      </w:tr>
      <w:tr w:rsidRPr="009C54AE" w:rsidR="00824AF8" w:rsidTr="095603AE" w14:paraId="367BD83D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7E1B915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C65CF1" w:rsidR="00824AF8" w:rsidP="5EC7E6E0" w:rsidRDefault="00824AF8" w14:paraId="02A2B163" w14:textId="04A3BE94">
            <w:pPr>
              <w:pStyle w:val="Odpowiedzi"/>
              <w:spacing w:before="100" w:beforeAutospacing="on" w:after="100" w:afterAutospacing="on"/>
              <w:rPr>
                <w:b w:val="0"/>
                <w:bCs w:val="0"/>
                <w:noProof w:val="0"/>
                <w:lang w:val="pl-PL"/>
              </w:rPr>
            </w:pPr>
            <w:r w:rsidRPr="095603AE" w:rsidR="5C273E96">
              <w:rPr>
                <w:rFonts w:ascii="Corbel" w:hAnsi="Corbel" w:eastAsia="Corbel" w:cs="Corbel"/>
                <w:b w:val="0"/>
                <w:bCs w:val="0"/>
                <w:noProof w:val="0"/>
                <w:sz w:val="24"/>
                <w:szCs w:val="24"/>
                <w:lang w:val="pl-PL"/>
              </w:rPr>
              <w:t xml:space="preserve">dr hab. Wojciech </w:t>
            </w:r>
            <w:r w:rsidRPr="095603AE" w:rsidR="5C273E96">
              <w:rPr>
                <w:rFonts w:ascii="Corbel" w:hAnsi="Corbel" w:eastAsia="Corbel" w:cs="Corbel"/>
                <w:b w:val="0"/>
                <w:bCs w:val="0"/>
                <w:noProof w:val="0"/>
                <w:sz w:val="24"/>
                <w:szCs w:val="24"/>
                <w:lang w:val="pl-PL"/>
              </w:rPr>
              <w:t>Walat</w:t>
            </w:r>
            <w:r w:rsidRPr="095603AE" w:rsidR="5C273E96">
              <w:rPr>
                <w:rFonts w:ascii="Corbel" w:hAnsi="Corbel" w:eastAsia="Corbel" w:cs="Corbel"/>
                <w:b w:val="0"/>
                <w:bCs w:val="0"/>
                <w:noProof w:val="0"/>
                <w:sz w:val="24"/>
                <w:szCs w:val="24"/>
                <w:lang w:val="pl-PL"/>
              </w:rPr>
              <w:t xml:space="preserve">, </w:t>
            </w:r>
            <w:r w:rsidRPr="095603AE" w:rsidR="5305F046">
              <w:rPr>
                <w:rFonts w:ascii="Corbel" w:hAnsi="Corbel" w:eastAsia="Corbel" w:cs="Corbel"/>
                <w:b w:val="0"/>
                <w:bCs w:val="0"/>
                <w:noProof w:val="0"/>
                <w:sz w:val="24"/>
                <w:szCs w:val="24"/>
                <w:lang w:val="pl-PL"/>
              </w:rPr>
              <w:t xml:space="preserve">prof. UR, </w:t>
            </w:r>
            <w:r w:rsidRPr="095603AE" w:rsidR="5C273E96">
              <w:rPr>
                <w:rFonts w:ascii="Corbel" w:hAnsi="Corbel" w:eastAsia="Corbel" w:cs="Corbel"/>
                <w:b w:val="0"/>
                <w:bCs w:val="0"/>
                <w:noProof w:val="0"/>
                <w:sz w:val="24"/>
                <w:szCs w:val="24"/>
                <w:lang w:val="pl-PL"/>
              </w:rPr>
              <w:t xml:space="preserve">dr Krystian </w:t>
            </w:r>
            <w:r w:rsidRPr="095603AE" w:rsidR="5C273E96">
              <w:rPr>
                <w:rFonts w:ascii="Corbel" w:hAnsi="Corbel" w:eastAsia="Corbel" w:cs="Corbel"/>
                <w:b w:val="0"/>
                <w:bCs w:val="0"/>
                <w:noProof w:val="0"/>
                <w:sz w:val="24"/>
                <w:szCs w:val="24"/>
                <w:lang w:val="pl-PL"/>
              </w:rPr>
              <w:t>Tuczyński</w:t>
            </w:r>
            <w:r w:rsidRPr="095603AE" w:rsidR="5C273E96">
              <w:rPr>
                <w:rFonts w:ascii="Corbel" w:hAnsi="Corbel" w:eastAsia="Corbel" w:cs="Corbel"/>
                <w:b w:val="0"/>
                <w:bCs w:val="0"/>
                <w:noProof w:val="0"/>
                <w:sz w:val="24"/>
                <w:szCs w:val="24"/>
                <w:lang w:val="pl-PL"/>
              </w:rPr>
              <w:t>, dr Tomasz Warchoł</w:t>
            </w:r>
          </w:p>
        </w:tc>
      </w:tr>
    </w:tbl>
    <w:p w:rsidRPr="009C54AE" w:rsidR="00923D7D" w:rsidP="00C65CF1" w:rsidRDefault="0085747A" w14:paraId="144A5CFA" w14:textId="416D629E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85747A" w:rsidP="009C54AE" w:rsidRDefault="0085747A" w14:paraId="03DDB0F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6ADB053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824AF8" w14:paraId="1327BB1B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6F64EB9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0DB013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6E2F60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063DD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67E66B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A3895D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7D9148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DF5341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2DC474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7A7180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050B47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824AF8" w14:paraId="69FEC586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78029C" w14:paraId="7641C309" w14:textId="3D551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824AF8" w14:paraId="53E4345E" w14:textId="40F967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4B9DCF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824AF8" w14:paraId="195F5311" w14:textId="243F1C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9026A8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CBE5F9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E66F37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E96BF3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832C0E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824AF8" w14:paraId="7E1E430A" w14:textId="242C8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923D7D" w:rsidP="009C54AE" w:rsidRDefault="00923D7D" w14:paraId="6752181E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537434E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2C1F55DF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824AF8" w14:paraId="492E0375" w14:textId="782A3F4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hint="eastAsia" w:ascii="MS Mincho" w:hAnsi="MS Mincho" w:eastAsia="MS Mincho" w:cs="MS Mincho"/>
          <w:b w:val="0"/>
          <w:sz w:val="22"/>
          <w:highlight w:val="lightGray"/>
        </w:rPr>
        <w:t>☒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0547893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24685B3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00F83B28" w:rsidRDefault="00E22FBC" w14:paraId="52807BCA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P="009C54AE" w:rsidRDefault="00781458" w14:paraId="2619C54F" w14:textId="11A42A36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</w:t>
      </w:r>
      <w:r w:rsidR="005B52C3">
        <w:rPr>
          <w:rFonts w:ascii="Corbel" w:hAnsi="Corbel"/>
          <w:b w:val="0"/>
          <w:szCs w:val="24"/>
        </w:rPr>
        <w:t xml:space="preserve"> </w:t>
      </w:r>
      <w:r w:rsidR="007E05A8">
        <w:rPr>
          <w:rFonts w:ascii="Corbel" w:hAnsi="Corbel"/>
          <w:b w:val="0"/>
          <w:szCs w:val="24"/>
        </w:rPr>
        <w:t>z oceną</w:t>
      </w:r>
      <w:bookmarkStart w:name="_GoBack" w:id="0"/>
      <w:bookmarkEnd w:id="0"/>
    </w:p>
    <w:p w:rsidR="00E960BB" w:rsidP="009C54AE" w:rsidRDefault="00E960BB" w14:paraId="45B321C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042353A5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12E6A1E9" w14:textId="77777777">
        <w:tc>
          <w:tcPr>
            <w:tcW w:w="9670" w:type="dxa"/>
          </w:tcPr>
          <w:p w:rsidRPr="00C65CF1" w:rsidR="0085747A" w:rsidP="00CA3F9E" w:rsidRDefault="00824AF8" w14:paraId="443A7D53" w14:textId="636A4026">
            <w:pPr>
              <w:pStyle w:val="Nagwek3"/>
              <w:shd w:val="clear" w:color="auto" w:fill="FFFFFF"/>
              <w:spacing w:before="0" w:beforeAutospacing="0" w:after="0" w:afterAutospacing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Wiedza z zakresu pedagogiki i dydaktyki ogólnej oraz wiedza </w:t>
            </w:r>
            <w:r w:rsidRPr="00C65CF1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i umiejętności </w:t>
            </w:r>
            <w:r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>z zakresu informatyki</w:t>
            </w:r>
            <w:r w:rsidRPr="00C65CF1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i TIK w</w:t>
            </w:r>
            <w:r w:rsidRPr="00C65CF1" w:rsidR="00A714D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zakresie </w:t>
            </w:r>
            <w:r w:rsidRPr="00C65CF1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>obsługi edytorów tekstu, arkuszy kalkulacyjnych, edytorów do tworzenia prezentacji</w:t>
            </w:r>
            <w:r w:rsidRPr="00C65CF1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multimedialnych</w:t>
            </w:r>
            <w:r w:rsidRPr="00C65CF1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i stron internetowych, programowania </w:t>
            </w:r>
            <w:r w:rsidRPr="00C65CF1" w:rsidR="0068255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w języku </w:t>
            </w:r>
            <w:r w:rsidRPr="00C65CF1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t>obiektowym (</w:t>
            </w:r>
            <w:hyperlink w:history="1" r:id="rId8">
              <w:r w:rsidRPr="00C65CF1" w:rsidR="00CA3F9E">
                <w:rPr>
                  <w:rFonts w:ascii="Corbel" w:hAnsi="Corbel"/>
                  <w:b w:val="0"/>
                  <w:color w:val="000000"/>
                  <w:sz w:val="24"/>
                  <w:szCs w:val="24"/>
                </w:rPr>
                <w:t>Scratch</w:t>
              </w:r>
            </w:hyperlink>
            <w:r w:rsidRPr="00C65CF1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t>)</w:t>
            </w:r>
          </w:p>
        </w:tc>
      </w:tr>
    </w:tbl>
    <w:p w:rsidR="00153C41" w:rsidP="009C54AE" w:rsidRDefault="00153C41" w14:paraId="34DE296F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49E84D3B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6FE7BC5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2830D1F0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3F29B8F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9C54AE" w:rsidR="0085747A" w:rsidTr="005F791F" w14:paraId="450B0C35" w14:textId="77777777">
        <w:tc>
          <w:tcPr>
            <w:tcW w:w="843" w:type="dxa"/>
            <w:vAlign w:val="center"/>
          </w:tcPr>
          <w:p w:rsidRPr="009C54AE" w:rsidR="0085747A" w:rsidP="009C54AE" w:rsidRDefault="0085747A" w14:paraId="3D469FB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5F791F" w:rsidR="0085747A" w:rsidP="009C54AE" w:rsidRDefault="00CA3F9E" w14:paraId="5969A5D0" w14:textId="097048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problematyką nauczania informatyki oraz rozwijanie zainteresowań dzieci w wieku przedszkolnym i uczniów w klasach I-III szkoły podstawowej informatyką.</w:t>
            </w:r>
          </w:p>
        </w:tc>
      </w:tr>
      <w:tr w:rsidRPr="009C54AE" w:rsidR="0085747A" w:rsidTr="005F791F" w14:paraId="6A88AE9D" w14:textId="77777777">
        <w:tc>
          <w:tcPr>
            <w:tcW w:w="843" w:type="dxa"/>
            <w:vAlign w:val="center"/>
          </w:tcPr>
          <w:p w:rsidRPr="009C54AE" w:rsidR="0085747A" w:rsidP="009C54AE" w:rsidRDefault="005F791F" w14:paraId="53E01975" w14:textId="62BD950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:rsidRPr="005F791F" w:rsidR="0085747A" w:rsidP="009C54AE" w:rsidRDefault="00CA3F9E" w14:paraId="573D6CED" w14:textId="36E519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studentów do prowadzenia zajęć z zakresu informatyki wyrażające się przygotowaniem do posługiwania się metodami nauczania i organizacji zajęć budzących zainteresowania dzieci informatyką oraz budujących dziecięcą wiedzę o świecie </w:t>
            </w:r>
            <w:r w:rsidRPr="005F791F" w:rsidR="005F791F">
              <w:rPr>
                <w:rFonts w:ascii="Corbel" w:hAnsi="Corbel"/>
                <w:b w:val="0"/>
                <w:bCs/>
                <w:sz w:val="24"/>
                <w:szCs w:val="24"/>
              </w:rPr>
              <w:t>technologii informacyjnych</w:t>
            </w: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;</w:t>
            </w:r>
          </w:p>
        </w:tc>
      </w:tr>
      <w:tr w:rsidRPr="009C54AE" w:rsidR="0085747A" w:rsidTr="005F791F" w14:paraId="52323540" w14:textId="77777777">
        <w:tc>
          <w:tcPr>
            <w:tcW w:w="843" w:type="dxa"/>
            <w:vAlign w:val="center"/>
          </w:tcPr>
          <w:p w:rsidRPr="009C54AE" w:rsidR="0085747A" w:rsidP="009C54AE" w:rsidRDefault="0085747A" w14:paraId="189FBA2B" w14:textId="0CCCC7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F791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Pr="005F791F" w:rsidR="0085747A" w:rsidP="009C54AE" w:rsidRDefault="005F791F" w14:paraId="42B5C422" w14:textId="26CB78F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przedmiotu Edukacja informatyczna w klasach I-III z zakresu rozumienia, analizowania i rozwiązywania problemów, programowania i rozwiązywania problemów z wykorzystaniem komputera i innych urządzeń cyfrowych, posługiwania się komputerem, urządzeniami cyfrowymi i sieciami komputerowymi, przestrzegania prawa i zasad bezpieczeństwa podczas pracy z komputerem.</w:t>
            </w:r>
          </w:p>
        </w:tc>
      </w:tr>
    </w:tbl>
    <w:p w:rsidRPr="009C54AE" w:rsidR="0085747A" w:rsidP="009C54AE" w:rsidRDefault="0085747A" w14:paraId="6B31BD7A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6E3EDA5E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7C4C3B76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9C54AE" w:rsidR="0085747A" w:rsidTr="002B5AB3" w14:paraId="71799CCC" w14:textId="77777777">
        <w:tc>
          <w:tcPr>
            <w:tcW w:w="1681" w:type="dxa"/>
            <w:vAlign w:val="center"/>
          </w:tcPr>
          <w:p w:rsidRPr="009C54AE" w:rsidR="0085747A" w:rsidP="009C54AE" w:rsidRDefault="0085747A" w14:paraId="13920CB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9C54AE" w:rsidR="0085747A" w:rsidP="00C05F44" w:rsidRDefault="0085747A" w14:paraId="64FD884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6D625C3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5A2962" w:rsidTr="00C65CF1" w14:paraId="5DA6F6F8" w14:textId="77777777">
        <w:tc>
          <w:tcPr>
            <w:tcW w:w="1681" w:type="dxa"/>
          </w:tcPr>
          <w:p w:rsidRPr="009C54AE" w:rsidR="005A2962" w:rsidP="002B5AB3" w:rsidRDefault="005A2962" w14:paraId="61813C1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2B5AB3" w:rsidR="005A2962" w:rsidP="002B5AB3" w:rsidRDefault="005A2962" w14:paraId="35EA18B1" w14:textId="3E8B6BB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Wyjaśnia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jakie znaczenie ma posługiwanie się aplikacjami komputerowymi w celu rozwiązywania zadań problemowych opartych o zaproponowany algorytm pozwalający pozyskać, przetworzyć, przekazać i gromadzić odpowiednie  informację z zakresu edukacji przedszkolnej i wczesnoszkolnej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C65CF1" w:rsidR="005A2962" w:rsidP="00C65CF1" w:rsidRDefault="005A2962" w14:paraId="70C200D6" w14:textId="0D1D57F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PPiW.W10</w:t>
            </w:r>
          </w:p>
        </w:tc>
      </w:tr>
      <w:tr w:rsidRPr="009C54AE" w:rsidR="005A2962" w:rsidTr="00C65CF1" w14:paraId="664FC6A1" w14:textId="77777777">
        <w:tc>
          <w:tcPr>
            <w:tcW w:w="1681" w:type="dxa"/>
          </w:tcPr>
          <w:p w:rsidRPr="009C54AE" w:rsidR="005A2962" w:rsidP="002B5AB3" w:rsidRDefault="005A2962" w14:paraId="695D713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9C54AE" w:rsidR="005A2962" w:rsidP="002B5AB3" w:rsidRDefault="005A2962" w14:paraId="40CD451D" w14:textId="05AFE9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Wyjaśnia znaczenie postawy prospołecznej w celu dokonania oceny integracji zajęć w zakresie edukacji informatycznej z różnymi aktywnościami człowieka pozwalającymi na wykorzystanie oprogramowania i mediów cyfrowych w grupie rówieśniczej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C65CF1" w:rsidR="005A2962" w:rsidP="00C65CF1" w:rsidRDefault="005A2962" w14:paraId="1DE14639" w14:textId="4A81241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PPiW.W15</w:t>
            </w:r>
          </w:p>
        </w:tc>
      </w:tr>
      <w:tr w:rsidRPr="009C54AE" w:rsidR="005A2962" w:rsidTr="00C65CF1" w14:paraId="5ECFC366" w14:textId="77777777">
        <w:tc>
          <w:tcPr>
            <w:tcW w:w="1681" w:type="dxa"/>
          </w:tcPr>
          <w:p w:rsidRPr="009C54AE" w:rsidR="005A2962" w:rsidP="002B5AB3" w:rsidRDefault="005A2962" w14:paraId="1D840B19" w14:textId="0B52D8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Pr="002B5AB3" w:rsidR="005A2962" w:rsidP="002B5AB3" w:rsidRDefault="000F5547" w14:paraId="6DAA742E" w14:textId="48AD130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Stwarza sytuację problemową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opierającą się o zaproponowany algorytm pozwalający umiejętnie tworzyć i modyfikować materiały z wykorzystaniem zestawu komputerowego w zakresie realizacji celów kształcenia i wychowania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C65CF1" w:rsidR="005A2962" w:rsidP="00C65CF1" w:rsidRDefault="005A2962" w14:paraId="3F37E818" w14:textId="209443D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PPiW.U04</w:t>
            </w:r>
          </w:p>
        </w:tc>
      </w:tr>
      <w:tr w:rsidRPr="009C54AE" w:rsidR="005A2962" w:rsidTr="00C65CF1" w14:paraId="1DCF8F20" w14:textId="77777777">
        <w:tc>
          <w:tcPr>
            <w:tcW w:w="1681" w:type="dxa"/>
          </w:tcPr>
          <w:p w:rsidRPr="009C54AE" w:rsidR="005A2962" w:rsidP="002B5AB3" w:rsidRDefault="005A2962" w14:paraId="65F76230" w14:textId="5F777A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Pr="002B5AB3" w:rsidR="005A2962" w:rsidP="002B5AB3" w:rsidRDefault="000F5547" w14:paraId="5E7EC891" w14:textId="32BF60F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Rozbudza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zainteresowania dzieci lub uczniów w oparciu o typowe aplikacje komputerowe  pozwalające tworzyć niezbędne treści edukacyjne, które można przetwarzać i gromadzić na komputerze i innych nośnikach danych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:rsidRPr="00C65CF1" w:rsidR="005A2962" w:rsidP="00C65CF1" w:rsidRDefault="005A2962" w14:paraId="40E1498D" w14:textId="39C39E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PPiW.U06</w:t>
            </w:r>
          </w:p>
        </w:tc>
      </w:tr>
      <w:tr w:rsidRPr="009C54AE" w:rsidR="005A2962" w:rsidTr="00C65CF1" w14:paraId="5BC96443" w14:textId="77777777">
        <w:tc>
          <w:tcPr>
            <w:tcW w:w="1681" w:type="dxa"/>
          </w:tcPr>
          <w:p w:rsidRPr="009C54AE" w:rsidR="005A2962" w:rsidP="002B5AB3" w:rsidRDefault="005A2962" w14:paraId="318B64EE" w14:textId="72B8DB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:rsidRPr="009C54AE" w:rsidR="005A2962" w:rsidP="002B5AB3" w:rsidRDefault="000F5547" w14:paraId="4BABCC03" w14:textId="72F795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Rozwija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kompetencje kluczowe pozwalające w sposób 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kreatywny tworzyć i rozwiązywać zadania problemowe w sposób indywidualny i  pracy zespołowej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C65CF1" w:rsidR="005A2962" w:rsidP="00C65CF1" w:rsidRDefault="005A2962" w14:paraId="6C387A25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lastRenderedPageBreak/>
              <w:t>PPiW.U07</w:t>
            </w:r>
          </w:p>
          <w:p w:rsidRPr="00C65CF1" w:rsidR="005A2962" w:rsidP="00C65CF1" w:rsidRDefault="005A2962" w14:paraId="18BE68D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5A2962" w:rsidTr="00C65CF1" w14:paraId="5AB4AC61" w14:textId="77777777">
        <w:tc>
          <w:tcPr>
            <w:tcW w:w="1681" w:type="dxa"/>
          </w:tcPr>
          <w:p w:rsidRPr="009C54AE" w:rsidR="005A2962" w:rsidP="002B5AB3" w:rsidRDefault="005A2962" w14:paraId="120F9E70" w14:textId="269241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Pr="009C54AE" w:rsidR="005A2962" w:rsidP="002B5AB3" w:rsidRDefault="005A2962" w14:paraId="7C3DE754" w14:textId="50B1D2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Skutecznie 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integruje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zajęcia informatyczne z innymi zajęciami z wykorzystaniem różnych rodzajów zabaw w celu monitorowania realizacji działań edukacyjnych dzieci lub uczniów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C65CF1" w:rsidR="005A2962" w:rsidP="00C65CF1" w:rsidRDefault="005A2962" w14:paraId="6DE08E01" w14:textId="72FAD85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PPiW.U08</w:t>
            </w:r>
          </w:p>
        </w:tc>
      </w:tr>
      <w:tr w:rsidRPr="009C54AE" w:rsidR="005A2962" w:rsidTr="00C65CF1" w14:paraId="3B9B8D58" w14:textId="77777777">
        <w:tc>
          <w:tcPr>
            <w:tcW w:w="1681" w:type="dxa"/>
          </w:tcPr>
          <w:p w:rsidRPr="009C54AE" w:rsidR="005A2962" w:rsidP="002B5AB3" w:rsidRDefault="005A2962" w14:paraId="43F730A7" w14:textId="357D5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Pr="009C54AE" w:rsidR="005A2962" w:rsidP="002B5AB3" w:rsidRDefault="000F5547" w14:paraId="7D1246B0" w14:textId="5EB487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Tworzy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sytuacje problemowe pozwalające identyfikować spontaniczne zachowania dzieci lub uczniów z wykorzystaniem komputera , aby zrealizować cele terapeutyczne w procesie edukacyjnym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C65CF1" w:rsidR="005A2962" w:rsidP="00C65CF1" w:rsidRDefault="005A2962" w14:paraId="412ECDD7" w14:textId="1C4A173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PPiW.U09</w:t>
            </w:r>
          </w:p>
        </w:tc>
      </w:tr>
      <w:tr w:rsidRPr="009C54AE" w:rsidR="005A2962" w:rsidTr="00C65CF1" w14:paraId="60D6E482" w14:textId="77777777">
        <w:tc>
          <w:tcPr>
            <w:tcW w:w="1681" w:type="dxa"/>
          </w:tcPr>
          <w:p w:rsidRPr="009C54AE" w:rsidR="005A2962" w:rsidP="002B5AB3" w:rsidRDefault="005A2962" w14:paraId="4BC7B9B6" w14:textId="513DDA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</w:tcPr>
          <w:p w:rsidRPr="009C54AE" w:rsidR="005A2962" w:rsidP="002B5AB3" w:rsidRDefault="000F5547" w14:paraId="482C6537" w14:textId="4055CF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Tworzy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sytuacje problemowe pozwalające na wykorzystanie typowych aplikacji komputerowych motywujących uczniów w celu opracowania informacji potrzebnych do osiągnięcia zamierzonych efektów wychowania i kształcenia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C65CF1" w:rsidR="005A2962" w:rsidP="00C65CF1" w:rsidRDefault="005A2962" w14:paraId="6A33D09C" w14:textId="61684BE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Pr="009C54AE" w:rsidR="005A2962" w:rsidTr="00C65CF1" w14:paraId="2CB5DD49" w14:textId="77777777">
        <w:tc>
          <w:tcPr>
            <w:tcW w:w="1681" w:type="dxa"/>
          </w:tcPr>
          <w:p w:rsidRPr="009C54AE" w:rsidR="005A2962" w:rsidP="002B5AB3" w:rsidRDefault="005A2962" w14:paraId="48BB8E8C" w14:textId="001A75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4" w:type="dxa"/>
          </w:tcPr>
          <w:p w:rsidRPr="00355D63" w:rsidR="005A2962" w:rsidP="002B5AB3" w:rsidRDefault="000F5547" w14:paraId="5E5877CF" w14:textId="1C9486C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Kształtuje</w:t>
            </w:r>
            <w:r w:rsidRPr="00240F6B"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>postawy odpowiedniego zachowania dzieci lub uczniów w świecie mediów cyfrowych oraz inspirowania do kreatywnego i komputacyjnego myślenia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:rsidRPr="00C65CF1" w:rsidR="005A2962" w:rsidP="006518BD" w:rsidRDefault="005A2962" w14:paraId="02F93012" w14:textId="491C5D7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PPiW.K2</w:t>
            </w:r>
          </w:p>
        </w:tc>
      </w:tr>
    </w:tbl>
    <w:p w:rsidRPr="009C54AE" w:rsidR="0085747A" w:rsidP="009C54AE" w:rsidRDefault="0085747A" w14:paraId="6388025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73CF693F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77059051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2B7E6C2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765BFE" w:rsidTr="00765BFE" w14:paraId="2E1BB617" w14:textId="77777777">
        <w:tc>
          <w:tcPr>
            <w:tcW w:w="9639" w:type="dxa"/>
          </w:tcPr>
          <w:p w:rsidRPr="009C54AE" w:rsidR="00765BFE" w:rsidP="00C65CF1" w:rsidRDefault="00765BFE" w14:paraId="4E46D367" w14:textId="090339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z dydaktyki informatyki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765BFE" w:rsidTr="00765BFE" w14:paraId="4C2EAB71" w14:textId="77777777">
        <w:tc>
          <w:tcPr>
            <w:tcW w:w="9639" w:type="dxa"/>
          </w:tcPr>
          <w:p w:rsidRPr="009C54AE" w:rsidR="00765BFE" w:rsidP="00C65CF1" w:rsidRDefault="00765BFE" w14:paraId="51B01B81" w14:textId="5BB1F50E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Podstawa programowa kształcenia w zakresie przedmiotów informatycznych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765BFE" w:rsidTr="00765BFE" w14:paraId="3C0F566E" w14:textId="77777777">
        <w:tc>
          <w:tcPr>
            <w:tcW w:w="9639" w:type="dxa"/>
          </w:tcPr>
          <w:p w:rsidRPr="009C54AE" w:rsidR="00765BFE" w:rsidP="00C65CF1" w:rsidRDefault="00765BFE" w14:paraId="09B28AA0" w14:textId="551301C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wybranych programów nauczania w oparciu o nowoczesne metody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765BFE" w:rsidTr="00765BFE" w14:paraId="72E03DD1" w14:textId="77777777">
        <w:tc>
          <w:tcPr>
            <w:tcW w:w="9639" w:type="dxa"/>
          </w:tcPr>
          <w:p w:rsidRPr="009C54AE" w:rsidR="00765BFE" w:rsidP="00C65CF1" w:rsidRDefault="00765BFE" w14:paraId="4D0F8ECA" w14:textId="553864D8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dydaktyczne wykorzystywane w nauczaniu zintegrowanym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765BFE" w:rsidTr="00765BFE" w14:paraId="2BB67850" w14:textId="77777777">
        <w:tc>
          <w:tcPr>
            <w:tcW w:w="9639" w:type="dxa"/>
          </w:tcPr>
          <w:p w:rsidR="00765BFE" w:rsidP="00C65CF1" w:rsidRDefault="00765BFE" w14:paraId="48BA3CAC" w14:textId="6F8190B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Przykłady multimedialnych programów edukacyjnych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9C54AE" w:rsidR="00765BFE" w:rsidTr="00765BFE" w14:paraId="4965BE06" w14:textId="77777777">
        <w:tc>
          <w:tcPr>
            <w:tcW w:w="9639" w:type="dxa"/>
          </w:tcPr>
          <w:p w:rsidR="00765BFE" w:rsidP="00C65CF1" w:rsidRDefault="00765BFE" w14:paraId="71A45BE1" w14:textId="589A1CBD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E-szkoła – teraźniejszość a perspektywy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765BFE" w:rsidTr="00765BFE" w14:paraId="04C01E2F" w14:textId="77777777">
        <w:tc>
          <w:tcPr>
            <w:tcW w:w="9639" w:type="dxa"/>
          </w:tcPr>
          <w:p w:rsidR="00765BFE" w:rsidP="00C65CF1" w:rsidRDefault="00765BFE" w14:paraId="7AB1741B" w14:textId="49C0F0C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Nauczyciel w cyfrowej przestrzeni edukacyjnej – wybór czy konieczność?</w:t>
            </w:r>
          </w:p>
        </w:tc>
      </w:tr>
      <w:tr w:rsidRPr="009C54AE" w:rsidR="00765BFE" w:rsidTr="00765BFE" w14:paraId="273D5D4B" w14:textId="77777777">
        <w:tc>
          <w:tcPr>
            <w:tcW w:w="9639" w:type="dxa"/>
          </w:tcPr>
          <w:p w:rsidR="00765BFE" w:rsidP="00C65CF1" w:rsidRDefault="00765BFE" w14:paraId="4FF5E41F" w14:textId="2B4D718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Kontrola i ocena osiągnięć uczniów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Pr="009C54AE" w:rsidR="0085747A" w:rsidP="009C54AE" w:rsidRDefault="0085747A" w14:paraId="1FB0688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4DA792CF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30B7E1C5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765BFE" w:rsidTr="00923D7D" w14:paraId="250EC855" w14:textId="77777777">
        <w:tc>
          <w:tcPr>
            <w:tcW w:w="9639" w:type="dxa"/>
          </w:tcPr>
          <w:p w:rsidRPr="009C54AE" w:rsidR="00765BFE" w:rsidP="00C65CF1" w:rsidRDefault="00765BFE" w14:paraId="195D22DA" w14:textId="55090CF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lekcji z wykorzystaniem nowoczesnych metod nauczania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765BFE" w:rsidTr="00923D7D" w14:paraId="788AFB11" w14:textId="77777777">
        <w:tc>
          <w:tcPr>
            <w:tcW w:w="9639" w:type="dxa"/>
          </w:tcPr>
          <w:p w:rsidRPr="009C54AE" w:rsidR="00765BFE" w:rsidP="00C65CF1" w:rsidRDefault="00765BFE" w14:paraId="43283521" w14:textId="5743B0DB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dokumentacji dydaktycznej do nauczania przedmiotów informatycznych z wykorzystaniem technologii informacyjno-komunikacyjnych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054C4F" w:rsidTr="00923D7D" w14:paraId="42761B51" w14:textId="77777777">
        <w:tc>
          <w:tcPr>
            <w:tcW w:w="9639" w:type="dxa"/>
          </w:tcPr>
          <w:p w:rsidRPr="009C54AE" w:rsidR="00054C4F" w:rsidP="00C65CF1" w:rsidRDefault="00054C4F" w14:paraId="06CEB157" w14:textId="5AE499D3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prostej gry w edytorze do programowania obiektowego np. Scratch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Pr="009C54AE" w:rsidR="0085747A" w:rsidP="009C54AE" w:rsidRDefault="0085747A" w14:paraId="1C3AE4A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1A627BB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153C41" w:rsidR="00E21E7D" w:rsidP="009C54AE" w:rsidRDefault="00E21E7D" w14:paraId="1F18B7D3" w14:textId="1F363F12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Pr="00024ABF" w:rsidR="00153C41" w:rsidP="009C54AE" w:rsidRDefault="00153C41" w14:paraId="1250D872" w14:textId="19FDDB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B74528">
        <w:rPr>
          <w:rFonts w:ascii="Corbel" w:hAnsi="Corbel"/>
          <w:b w:val="0"/>
          <w:i/>
          <w:sz w:val="20"/>
          <w:szCs w:val="20"/>
        </w:rPr>
        <w:t xml:space="preserve"> </w:t>
      </w:r>
      <w:r w:rsidRPr="00024ABF">
        <w:rPr>
          <w:rFonts w:ascii="Corbel" w:hAnsi="Corbel"/>
          <w:b w:val="0"/>
          <w:i/>
          <w:smallCaps w:val="0"/>
          <w:sz w:val="22"/>
        </w:rPr>
        <w:t>W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>ykład</w:t>
      </w:r>
      <w:r w:rsidRPr="00024ABF" w:rsidR="00781458">
        <w:rPr>
          <w:rFonts w:ascii="Corbel" w:hAnsi="Corbel"/>
          <w:b w:val="0"/>
          <w:i/>
          <w:smallCaps w:val="0"/>
          <w:sz w:val="22"/>
        </w:rPr>
        <w:t xml:space="preserve">: </w:t>
      </w:r>
      <w:r w:rsidRPr="00024ABF" w:rsidR="00024ABF">
        <w:rPr>
          <w:rFonts w:ascii="Corbel" w:hAnsi="Corbel"/>
          <w:b w:val="0"/>
          <w:i/>
          <w:smallCaps w:val="0"/>
          <w:sz w:val="22"/>
        </w:rPr>
        <w:t xml:space="preserve">wykład problemowy, 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>wykład z prezentacją multimedialną</w:t>
      </w:r>
      <w:r w:rsidRPr="00024ABF" w:rsidR="00923D7D">
        <w:rPr>
          <w:rFonts w:ascii="Corbel" w:hAnsi="Corbel"/>
          <w:b w:val="0"/>
          <w:i/>
          <w:smallCaps w:val="0"/>
          <w:sz w:val="22"/>
        </w:rPr>
        <w:t>,</w:t>
      </w:r>
    </w:p>
    <w:p w:rsidRPr="00024ABF" w:rsidR="00153C41" w:rsidP="009C54AE" w:rsidRDefault="00153C41" w14:paraId="428C4922" w14:textId="0F263268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024ABF">
        <w:rPr>
          <w:rFonts w:ascii="Corbel" w:hAnsi="Corbel"/>
          <w:b w:val="0"/>
          <w:i/>
          <w:smallCaps w:val="0"/>
          <w:sz w:val="22"/>
        </w:rPr>
        <w:t xml:space="preserve">Ćwiczenia: </w:t>
      </w:r>
      <w:r w:rsidRPr="00024ABF" w:rsidR="009F4610">
        <w:rPr>
          <w:rFonts w:ascii="Corbel" w:hAnsi="Corbel"/>
          <w:b w:val="0"/>
          <w:i/>
          <w:smallCaps w:val="0"/>
          <w:sz w:val="22"/>
        </w:rPr>
        <w:t xml:space="preserve">analiza </w:t>
      </w:r>
      <w:r w:rsidRPr="00024ABF" w:rsidR="00923D7D">
        <w:rPr>
          <w:rFonts w:ascii="Corbel" w:hAnsi="Corbel"/>
          <w:b w:val="0"/>
          <w:i/>
          <w:smallCaps w:val="0"/>
          <w:sz w:val="22"/>
        </w:rPr>
        <w:t>tekstów z dyskusją,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 xml:space="preserve"> metoda projektów</w:t>
      </w:r>
      <w:r w:rsidRPr="00024ABF" w:rsidR="00923D7D">
        <w:rPr>
          <w:rFonts w:ascii="Corbel" w:hAnsi="Corbel"/>
          <w:b w:val="0"/>
          <w:i/>
          <w:smallCaps w:val="0"/>
          <w:sz w:val="22"/>
        </w:rPr>
        <w:t xml:space="preserve"> 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>(projek</w:t>
      </w:r>
      <w:r w:rsidRPr="00024ABF" w:rsidR="00B74528">
        <w:rPr>
          <w:rFonts w:ascii="Corbel" w:hAnsi="Corbel"/>
          <w:b w:val="0"/>
          <w:i/>
          <w:smallCaps w:val="0"/>
          <w:sz w:val="22"/>
        </w:rPr>
        <w:t>t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 xml:space="preserve"> praktyczny</w:t>
      </w:r>
      <w:r w:rsidRPr="00024ABF" w:rsidR="0071620A">
        <w:rPr>
          <w:rFonts w:ascii="Corbel" w:hAnsi="Corbel"/>
          <w:b w:val="0"/>
          <w:i/>
          <w:smallCaps w:val="0"/>
          <w:sz w:val="22"/>
        </w:rPr>
        <w:t>),</w:t>
      </w:r>
      <w:r w:rsidRPr="00024ABF" w:rsidR="001718A7">
        <w:rPr>
          <w:rFonts w:ascii="Corbel" w:hAnsi="Corbel"/>
          <w:b w:val="0"/>
          <w:i/>
          <w:smallCaps w:val="0"/>
          <w:sz w:val="22"/>
        </w:rPr>
        <w:t xml:space="preserve"> praca w 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>grupach</w:t>
      </w:r>
      <w:r w:rsidRPr="00024ABF" w:rsidR="0071620A">
        <w:rPr>
          <w:rFonts w:ascii="Corbel" w:hAnsi="Corbel"/>
          <w:b w:val="0"/>
          <w:i/>
          <w:smallCaps w:val="0"/>
          <w:sz w:val="22"/>
        </w:rPr>
        <w:t xml:space="preserve"> (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>rozwiązywanie zadań</w:t>
      </w:r>
      <w:r w:rsidRPr="00024ABF" w:rsidR="0071620A">
        <w:rPr>
          <w:rFonts w:ascii="Corbel" w:hAnsi="Corbel"/>
          <w:b w:val="0"/>
          <w:i/>
          <w:smallCaps w:val="0"/>
          <w:sz w:val="22"/>
        </w:rPr>
        <w:t>,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 xml:space="preserve"> dyskusja</w:t>
      </w:r>
      <w:r w:rsidRPr="00024ABF" w:rsidR="0071620A">
        <w:rPr>
          <w:rFonts w:ascii="Corbel" w:hAnsi="Corbel"/>
          <w:b w:val="0"/>
          <w:i/>
          <w:smallCaps w:val="0"/>
          <w:sz w:val="22"/>
        </w:rPr>
        <w:t>),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 xml:space="preserve"> </w:t>
      </w:r>
    </w:p>
    <w:p w:rsidR="00E960BB" w:rsidP="009C54AE" w:rsidRDefault="00E960BB" w14:paraId="699D2F8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4E3429A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22EB19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145F404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532930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2B5AB3" w14:paraId="1BC5FC0A" w14:textId="77777777">
        <w:tc>
          <w:tcPr>
            <w:tcW w:w="1962" w:type="dxa"/>
            <w:vAlign w:val="center"/>
          </w:tcPr>
          <w:p w:rsidRPr="009C54AE" w:rsidR="0085747A" w:rsidP="009C54AE" w:rsidRDefault="0071620A" w14:paraId="203F513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381B13A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01CEC13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73D848D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4B6FD18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B74528" w:rsidR="00355D63" w:rsidTr="002B5AB3" w14:paraId="4FFC276C" w14:textId="77777777">
        <w:tc>
          <w:tcPr>
            <w:tcW w:w="1962" w:type="dxa"/>
          </w:tcPr>
          <w:p w:rsidRPr="00B74528" w:rsidR="00355D63" w:rsidP="00355D63" w:rsidRDefault="00355D63" w14:paraId="1562D6DD" w14:textId="1D364C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78029C" w:rsidR="00355D63" w:rsidP="0078029C" w:rsidRDefault="00355D63" w14:paraId="0BD99DDA" w14:textId="78653C6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36896533" w14:textId="5ECB847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B74528" w:rsidR="00355D63" w:rsidTr="002B5AB3" w14:paraId="106C9F54" w14:textId="77777777">
        <w:tc>
          <w:tcPr>
            <w:tcW w:w="1962" w:type="dxa"/>
          </w:tcPr>
          <w:p w:rsidRPr="00B74528" w:rsidR="00355D63" w:rsidP="00355D63" w:rsidRDefault="00355D63" w14:paraId="17814888" w14:textId="5025E5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78029C" w:rsidR="00355D63" w:rsidP="0078029C" w:rsidRDefault="00355D63" w14:paraId="55C84B44" w14:textId="40A516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7FFC62F0" w14:textId="1868AD5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B74528" w:rsidR="00355D63" w:rsidTr="002B5AB3" w14:paraId="39FB682F" w14:textId="77777777">
        <w:tc>
          <w:tcPr>
            <w:tcW w:w="1962" w:type="dxa"/>
          </w:tcPr>
          <w:p w:rsidRPr="00B74528" w:rsidR="00355D63" w:rsidP="00355D63" w:rsidRDefault="00355D63" w14:paraId="44DAAFFF" w14:textId="58EDECD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78029C" w:rsidR="00355D63" w:rsidP="0078029C" w:rsidRDefault="00355D63" w14:paraId="149EAB59" w14:textId="02CD8CB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2620236A" w14:textId="229AFF6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Pr="00B74528" w:rsidR="00355D63" w:rsidTr="002B5AB3" w14:paraId="71897529" w14:textId="77777777">
        <w:tc>
          <w:tcPr>
            <w:tcW w:w="1962" w:type="dxa"/>
          </w:tcPr>
          <w:p w:rsidRPr="00B74528" w:rsidR="00355D63" w:rsidP="00355D63" w:rsidRDefault="00355D63" w14:paraId="3608EF61" w14:textId="3AA31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78029C" w:rsidR="00355D63" w:rsidP="0078029C" w:rsidRDefault="00355D63" w14:paraId="0FD42958" w14:textId="2F43CB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5942C4EC" w14:textId="56E7FAD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Pr="00B74528" w:rsidR="00355D63" w:rsidTr="002B5AB3" w14:paraId="7F8B596E" w14:textId="77777777">
        <w:tc>
          <w:tcPr>
            <w:tcW w:w="1962" w:type="dxa"/>
          </w:tcPr>
          <w:p w:rsidRPr="00B74528" w:rsidR="00355D63" w:rsidP="00355D63" w:rsidRDefault="00355D63" w14:paraId="4CA5C9B9" w14:textId="1EC61E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78029C" w:rsidR="00355D63" w:rsidP="0078029C" w:rsidRDefault="00355D63" w14:paraId="0F389487" w14:textId="1C8DEC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08A6BC1D" w14:textId="0BA9984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Pr="00B74528" w:rsidR="00355D63" w:rsidTr="002B5AB3" w14:paraId="27976B19" w14:textId="77777777">
        <w:tc>
          <w:tcPr>
            <w:tcW w:w="1962" w:type="dxa"/>
          </w:tcPr>
          <w:p w:rsidRPr="00B74528" w:rsidR="00355D63" w:rsidP="00355D63" w:rsidRDefault="00355D63" w14:paraId="0796C40D" w14:textId="317E1C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78029C" w:rsidR="00355D63" w:rsidP="0078029C" w:rsidRDefault="00355D63" w14:paraId="3DEBEB35" w14:textId="04434B7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1EAB2AD8" w14:textId="24B2B0C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Pr="00B74528" w:rsidR="00355D63" w:rsidTr="002B5AB3" w14:paraId="2E72061B" w14:textId="77777777">
        <w:tc>
          <w:tcPr>
            <w:tcW w:w="1962" w:type="dxa"/>
          </w:tcPr>
          <w:p w:rsidRPr="00B74528" w:rsidR="00355D63" w:rsidP="00355D63" w:rsidRDefault="00355D63" w14:paraId="7D0FEA07" w14:textId="4E1805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Pr="0078029C" w:rsidR="00355D63" w:rsidP="0078029C" w:rsidRDefault="00355D63" w14:paraId="6691F9EA" w14:textId="7634A3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092D6B17" w14:textId="5C84687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B74528" w:rsidR="00355D63" w:rsidTr="002B5AB3" w14:paraId="5FC541DE" w14:textId="77777777">
        <w:tc>
          <w:tcPr>
            <w:tcW w:w="1962" w:type="dxa"/>
          </w:tcPr>
          <w:p w:rsidRPr="00B74528" w:rsidR="00355D63" w:rsidP="00355D63" w:rsidRDefault="00355D63" w14:paraId="592A40DD" w14:textId="0A9550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:rsidRPr="0078029C" w:rsidR="00355D63" w:rsidP="0078029C" w:rsidRDefault="00355D63" w14:paraId="45074B9C" w14:textId="5EA7AC2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43EC6AAD" w14:textId="61849D6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B74528" w:rsidR="00355D63" w:rsidTr="002B5AB3" w14:paraId="6FFAFBD7" w14:textId="77777777">
        <w:tc>
          <w:tcPr>
            <w:tcW w:w="1962" w:type="dxa"/>
          </w:tcPr>
          <w:p w:rsidRPr="00B74528" w:rsidR="00355D63" w:rsidP="00355D63" w:rsidRDefault="00355D63" w14:paraId="4376E7CF" w14:textId="1D33F0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:rsidRPr="0078029C" w:rsidR="00355D63" w:rsidP="0078029C" w:rsidRDefault="00355D63" w14:paraId="43A7B775" w14:textId="379834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1435D361" w14:textId="651339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:rsidRPr="00B74528" w:rsidR="00923D7D" w:rsidP="009C54AE" w:rsidRDefault="00923D7D" w14:paraId="3229230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74528" w:rsidR="0085747A" w:rsidP="009C54AE" w:rsidRDefault="003E1941" w14:paraId="6F3157E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74528">
        <w:rPr>
          <w:rFonts w:ascii="Corbel" w:hAnsi="Corbel"/>
          <w:smallCaps w:val="0"/>
          <w:szCs w:val="24"/>
        </w:rPr>
        <w:t xml:space="preserve">4.2 </w:t>
      </w:r>
      <w:r w:rsidRPr="00B74528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74528" w:rsidR="00923D7D">
        <w:rPr>
          <w:rFonts w:ascii="Corbel" w:hAnsi="Corbel"/>
          <w:smallCaps w:val="0"/>
          <w:szCs w:val="24"/>
        </w:rPr>
        <w:t xml:space="preserve"> </w:t>
      </w:r>
    </w:p>
    <w:p w:rsidRPr="00B74528" w:rsidR="00923D7D" w:rsidP="009C54AE" w:rsidRDefault="00923D7D" w14:paraId="5306E22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717AAAA9" w14:textId="77777777">
        <w:tc>
          <w:tcPr>
            <w:tcW w:w="9670" w:type="dxa"/>
          </w:tcPr>
          <w:p w:rsidRPr="00B74528" w:rsidR="00355D63" w:rsidP="0078029C" w:rsidRDefault="00355D63" w14:paraId="74902CF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  <w:p w:rsidRPr="00B74528" w:rsidR="00355D63" w:rsidP="0078029C" w:rsidRDefault="00355D63" w14:paraId="5A199B9A" w14:textId="6C2584E6">
            <w:pPr>
              <w:pStyle w:val="Punktygwne"/>
              <w:numPr>
                <w:ilvl w:val="0"/>
                <w:numId w:val="4"/>
              </w:numPr>
              <w:spacing w:before="0" w:after="0"/>
              <w:ind w:left="414" w:hanging="383"/>
              <w:rPr>
                <w:rFonts w:ascii="Corbel" w:hAnsi="Corbel"/>
                <w:b w:val="0"/>
                <w:smallCaps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</w:rPr>
              <w:t>opracowanie projektów dydaktycznych na zadany temat (konspekt lekcji).</w:t>
            </w:r>
          </w:p>
          <w:p w:rsidRPr="00B74528" w:rsidR="00355D63" w:rsidP="0078029C" w:rsidRDefault="00355D63" w14:paraId="237352AA" w14:textId="77777777">
            <w:pPr>
              <w:pStyle w:val="Punktygwne"/>
              <w:spacing w:before="0" w:after="0"/>
              <w:ind w:left="414" w:hanging="383"/>
              <w:rPr>
                <w:rFonts w:ascii="Corbel" w:hAnsi="Corbel"/>
                <w:b w:val="0"/>
                <w:smallCaps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Pr="00C65CF1" w:rsidR="00B74528" w:rsidP="0078029C" w:rsidRDefault="00355D63" w14:paraId="5942C489" w14:textId="6E0C38E7">
            <w:pPr>
              <w:pStyle w:val="Punktygwne"/>
              <w:numPr>
                <w:ilvl w:val="0"/>
                <w:numId w:val="7"/>
              </w:numPr>
              <w:spacing w:before="0" w:after="0"/>
              <w:ind w:left="414" w:hanging="383"/>
              <w:rPr>
                <w:rFonts w:ascii="Corbel" w:hAnsi="Corbel"/>
                <w:b w:val="0"/>
                <w:bCs/>
                <w:smallCaps w:val="0"/>
              </w:rPr>
            </w:pPr>
            <w:r w:rsidRPr="00B74528">
              <w:rPr>
                <w:rFonts w:ascii="Corbel" w:hAnsi="Corbel"/>
                <w:b w:val="0"/>
                <w:bCs/>
                <w:smallCaps w:val="0"/>
              </w:rPr>
              <w:t>opracowanie projektów dydaktycznych na zadany temat, mikronauczanie.</w:t>
            </w:r>
          </w:p>
        </w:tc>
      </w:tr>
    </w:tbl>
    <w:p w:rsidRPr="009C54AE" w:rsidR="0085747A" w:rsidP="009C54AE" w:rsidRDefault="0085747A" w14:paraId="09F20F0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6366BB6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10CEF08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5EC7E6E0" w14:paraId="04CE2741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6DED07A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394AC75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5EC7E6E0" w14:paraId="65D5206F" w14:textId="77777777">
        <w:tc>
          <w:tcPr>
            <w:tcW w:w="4962" w:type="dxa"/>
            <w:tcMar/>
          </w:tcPr>
          <w:p w:rsidRPr="009C54AE" w:rsidR="0085747A" w:rsidP="000D4831" w:rsidRDefault="00C61DC5" w14:paraId="73C4A980" w14:textId="6C2776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2B5AB3" w:rsidRDefault="002B5AB3" w14:paraId="5AA778E0" w14:textId="68238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Pr="009C54AE" w:rsidR="00C61DC5" w:rsidTr="5EC7E6E0" w14:paraId="3AEF2982" w14:textId="77777777">
        <w:tc>
          <w:tcPr>
            <w:tcW w:w="4962" w:type="dxa"/>
            <w:tcMar/>
          </w:tcPr>
          <w:p w:rsidRPr="009C54AE" w:rsidR="00C61DC5" w:rsidP="009C54AE" w:rsidRDefault="00C61DC5" w14:paraId="05C1FF6C" w14:textId="1A9FE6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EC7E6E0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5EC7E6E0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2B5AB3" w:rsidRDefault="00BC4AA8" w14:paraId="7E7072C0" w14:textId="480561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EC7E6E0" w:rsidR="407C742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5EC7E6E0" w14:paraId="1BA9975F" w14:textId="77777777">
        <w:tc>
          <w:tcPr>
            <w:tcW w:w="4962" w:type="dxa"/>
            <w:tcMar/>
          </w:tcPr>
          <w:p w:rsidRPr="009C54AE" w:rsidR="00C61DC5" w:rsidP="009C54AE" w:rsidRDefault="00C61DC5" w14:paraId="316FA4BA" w14:textId="571703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8029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2B5AB3" w:rsidRDefault="002B5AB3" w14:paraId="230F43D2" w14:textId="217E91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EC7E6E0" w:rsidR="002B5AB3">
              <w:rPr>
                <w:rFonts w:ascii="Corbel" w:hAnsi="Corbel"/>
                <w:sz w:val="24"/>
                <w:szCs w:val="24"/>
              </w:rPr>
              <w:t>1</w:t>
            </w:r>
            <w:r w:rsidRPr="5EC7E6E0" w:rsidR="4395325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85747A" w:rsidTr="5EC7E6E0" w14:paraId="512C1130" w14:textId="77777777">
        <w:tc>
          <w:tcPr>
            <w:tcW w:w="4962" w:type="dxa"/>
            <w:tcMar/>
          </w:tcPr>
          <w:p w:rsidRPr="009C54AE" w:rsidR="0085747A" w:rsidP="009C54AE" w:rsidRDefault="0085747A" w14:paraId="5420E74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2B5AB3" w:rsidRDefault="00BC4AA8" w14:paraId="0D56ACB3" w14:textId="1249371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Pr="009C54AE" w:rsidR="0085747A" w:rsidTr="5EC7E6E0" w14:paraId="70BE77DC" w14:textId="77777777">
        <w:tc>
          <w:tcPr>
            <w:tcW w:w="4962" w:type="dxa"/>
            <w:tcMar/>
          </w:tcPr>
          <w:p w:rsidRPr="009C54AE" w:rsidR="0085747A" w:rsidP="009C54AE" w:rsidRDefault="0085747A" w14:paraId="229C47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2B5AB3" w:rsidRDefault="002B5AB3" w14:paraId="6063D3BA" w14:textId="43CDCC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85747A" w:rsidP="009C54AE" w:rsidRDefault="00923D7D" w14:paraId="5609255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37EA3C2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301314F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718FFCE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6D5F2CDB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451A702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224C8A3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85747A" w:rsidTr="0071620A" w14:paraId="23BC1992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748B55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3B616DB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3E1941" w:rsidP="009C54AE" w:rsidRDefault="003E1941" w14:paraId="022DC01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302E37B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781B9A9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561E8C" w14:paraId="67DF81D3" w14:textId="77777777">
        <w:trPr>
          <w:trHeight w:val="397"/>
        </w:trPr>
        <w:tc>
          <w:tcPr>
            <w:tcW w:w="7513" w:type="dxa"/>
            <w:shd w:val="clear" w:color="auto" w:fill="auto"/>
          </w:tcPr>
          <w:p w:rsidR="0085747A" w:rsidP="009C54AE" w:rsidRDefault="0085747A" w14:paraId="5208B60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350F9E" w:rsidR="00561E8C" w:rsidP="00561E8C" w:rsidRDefault="00561E8C" w14:paraId="333CDC40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50F9E">
              <w:rPr>
                <w:rFonts w:ascii="Corbel" w:hAnsi="Corbel"/>
                <w:b w:val="0"/>
                <w:smallCaps w:val="0"/>
                <w:szCs w:val="24"/>
              </w:rPr>
              <w:t>Kulesza R., Langa S., Leśniakiewicz D., </w:t>
            </w:r>
            <w:hyperlink w:history="1" r:id="rId9">
              <w:r w:rsidRPr="00350F9E">
                <w:rPr>
                  <w:rFonts w:ascii="Corbel" w:hAnsi="Corbel"/>
                  <w:b w:val="0"/>
                  <w:smallCaps w:val="0"/>
                  <w:szCs w:val="24"/>
                </w:rPr>
                <w:t>Pełka</w:t>
              </w:r>
            </w:hyperlink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Młodzi giganci programowania. Scratch</w:t>
            </w:r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Helion, Warszawa 2018.</w:t>
            </w:r>
          </w:p>
          <w:p w:rsidRPr="00350F9E" w:rsidR="00561E8C" w:rsidP="00561E8C" w:rsidRDefault="00561E8C" w14:paraId="319FD6E9" w14:textId="6DC771B2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4"/>
              </w:rPr>
            </w:pPr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Resnick M., Umaschi-Bers M., </w:t>
            </w:r>
            <w:r w:rsidR="00241CDC">
              <w:rPr>
                <w:rFonts w:ascii="Corbel" w:hAnsi="Corbel"/>
                <w:b w:val="0"/>
                <w:i/>
                <w:smallCaps w:val="0"/>
                <w:szCs w:val="24"/>
              </w:rPr>
              <w:t>Oficjalny podręcznik Scratch</w:t>
            </w:r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</w:t>
            </w:r>
            <w:r w:rsidRPr="00350F9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two Naukowe PWN, Warszawa 2016.</w:t>
            </w:r>
          </w:p>
          <w:p w:rsidRPr="00350F9E" w:rsidR="00561E8C" w:rsidP="00561E8C" w:rsidRDefault="00561E8C" w14:paraId="5C046C9A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Steigart A., </w:t>
            </w:r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Bawimy się, programując w Scratchu. Nauka programowania przez tworzenie niezwykłych gier</w:t>
            </w:r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Naukowe PWN, Warszawa 2017</w:t>
            </w:r>
          </w:p>
          <w:p w:rsidRPr="00561E8C" w:rsidR="00561E8C" w:rsidP="00561E8C" w:rsidRDefault="00561E8C" w14:paraId="30C7467C" w14:textId="7771DEA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 w:rsidRPr="00561E8C">
              <w:rPr>
                <w:rFonts w:ascii="Corbel" w:hAnsi="Corbel"/>
                <w:sz w:val="24"/>
                <w:szCs w:val="24"/>
              </w:rPr>
              <w:t>Walat W., Edukacyjne zastosowania hipermediów. UR, Rzeszów 2007.</w:t>
            </w:r>
          </w:p>
          <w:p w:rsidRPr="00561E8C" w:rsidR="00561E8C" w:rsidP="00561E8C" w:rsidRDefault="00561E8C" w14:paraId="22EA6E20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 w:rsidRPr="00561E8C">
              <w:rPr>
                <w:rFonts w:ascii="Corbel" w:hAnsi="Corbel"/>
                <w:sz w:val="24"/>
                <w:szCs w:val="24"/>
              </w:rPr>
              <w:t>Walat W.: Podręcznik multimedialny. Teoria – metodologia – przykłady. Wyd. UR, Rzeszów 2004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007F2C" w:rsidR="00391A27" w:rsidP="00391A27" w:rsidRDefault="00391A27" w14:paraId="63754549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>Ciesielka M.,</w:t>
            </w:r>
            <w:r w:rsidRPr="00F6363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>WebQuest – od informacji do wiedzy technicznej</w:t>
            </w:r>
            <w:r w:rsidRPr="00F6363B">
              <w:rPr>
                <w:rFonts w:ascii="Corbel" w:hAnsi="Corbel"/>
                <w:sz w:val="24"/>
                <w:szCs w:val="24"/>
              </w:rPr>
              <w:t>, Zeszyty Naukowe Wydziału Elektrotechniki i Automatyki Politechniki Gdańskiej; 2016 nr 48</w:t>
            </w:r>
          </w:p>
          <w:p w:rsidRPr="00007F2C" w:rsidR="00391A27" w:rsidP="00391A27" w:rsidRDefault="00391A27" w14:paraId="24EFFF53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Sterna D., Ostrowska M., 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>TIK na lekcjach</w:t>
            </w:r>
            <w:r>
              <w:rPr>
                <w:rFonts w:ascii="Corbel" w:hAnsi="Corbel"/>
                <w:sz w:val="24"/>
                <w:szCs w:val="24"/>
              </w:rPr>
              <w:t>. Wyd. CEO, Warszawa 2015</w:t>
            </w:r>
          </w:p>
          <w:p w:rsidRPr="004C3E5B" w:rsidR="00561E8C" w:rsidP="00391A27" w:rsidRDefault="00391A27" w14:paraId="6BBD7DD1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 w:rsidRPr="00007F2C">
              <w:rPr>
                <w:rFonts w:ascii="Corbel" w:hAnsi="Corbel"/>
                <w:sz w:val="24"/>
                <w:szCs w:val="24"/>
              </w:rPr>
              <w:t xml:space="preserve">Pitler H., Hubbell E. R., Kuhn M., 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 xml:space="preserve">Efektywne wykorzystanie </w:t>
            </w:r>
            <w:r>
              <w:rPr>
                <w:rFonts w:ascii="Corbel" w:hAnsi="Corbel"/>
                <w:i/>
                <w:sz w:val="24"/>
                <w:szCs w:val="24"/>
              </w:rPr>
              <w:t>nowych technologii na lekcjach</w:t>
            </w:r>
            <w:r>
              <w:rPr>
                <w:rFonts w:ascii="Corbel" w:hAnsi="Corbel"/>
                <w:sz w:val="24"/>
                <w:szCs w:val="24"/>
              </w:rPr>
              <w:t>, Wyd. CEO, Warszawa 2015</w:t>
            </w:r>
          </w:p>
          <w:p w:rsidRPr="001E77C0" w:rsidR="004C3E5B" w:rsidP="004C3E5B" w:rsidRDefault="004C3E5B" w14:paraId="5F90AACB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 w:rsidRPr="001E77C0">
              <w:rPr>
                <w:rFonts w:ascii="Corbel" w:hAnsi="Corbel"/>
                <w:sz w:val="24"/>
                <w:szCs w:val="24"/>
              </w:rPr>
              <w:t xml:space="preserve">Kiałka D., </w:t>
            </w:r>
            <w:r w:rsidRPr="001E77C0">
              <w:rPr>
                <w:rFonts w:ascii="Corbel" w:hAnsi="Corbel"/>
                <w:i/>
                <w:sz w:val="24"/>
                <w:szCs w:val="24"/>
              </w:rPr>
              <w:t>Informatyka Europejczyka. Poradnik metodyczny dla nauczycieli informatyki w szkole podstawowej w kształceniu zintegrowanym</w:t>
            </w:r>
            <w:r>
              <w:rPr>
                <w:rFonts w:ascii="Corbel" w:hAnsi="Corbel"/>
                <w:sz w:val="24"/>
                <w:szCs w:val="24"/>
              </w:rPr>
              <w:t xml:space="preserve">, Wyd. Helion, Gliwice 2009 </w:t>
            </w:r>
          </w:p>
          <w:p w:rsidRPr="00561E8C" w:rsidR="004C3E5B" w:rsidP="004C3E5B" w:rsidRDefault="004C3E5B" w14:paraId="56070F37" w14:textId="4BF50E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>Kosmaciński K.,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Oto ja. Edukacja Informatyczna</w:t>
            </w:r>
            <w:r>
              <w:rPr>
                <w:rFonts w:ascii="Corbel" w:hAnsi="Corbel"/>
                <w:sz w:val="24"/>
                <w:szCs w:val="24"/>
              </w:rPr>
              <w:t xml:space="preserve">, Wyd. MAC Edukacja, Warszawa 2017  </w:t>
            </w:r>
          </w:p>
        </w:tc>
      </w:tr>
      <w:tr w:rsidRPr="009C54AE" w:rsidR="0085747A" w:rsidTr="0071620A" w14:paraId="6981F2E0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4F821F17" w14:textId="087F5F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Pr="00C65CF1" w:rsidR="00561E8C" w:rsidP="009C54AE" w:rsidRDefault="00561E8C" w14:paraId="04847B7C" w14:textId="4EB5803C">
            <w:pPr>
              <w:pStyle w:val="Punktygwne"/>
              <w:numPr>
                <w:ilvl w:val="0"/>
                <w:numId w:val="3"/>
              </w:numPr>
              <w:spacing w:before="0" w:after="0"/>
              <w:ind w:left="376" w:hanging="364"/>
              <w:rPr>
                <w:rFonts w:ascii="Corbel" w:hAnsi="Corbel"/>
                <w:b w:val="0"/>
                <w:smallCaps w:val="0"/>
                <w:szCs w:val="24"/>
              </w:rPr>
            </w:pPr>
            <w:r w:rsidRPr="00561E8C">
              <w:rPr>
                <w:rFonts w:ascii="Corbel" w:hAnsi="Corbel"/>
                <w:b w:val="0"/>
                <w:smallCaps w:val="0"/>
                <w:szCs w:val="24"/>
              </w:rPr>
              <w:t xml:space="preserve">Opracowanie zbiorowe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D1621">
              <w:rPr>
                <w:rFonts w:ascii="Corbel" w:hAnsi="Corbel"/>
                <w:b w:val="0"/>
                <w:i/>
                <w:smallCaps w:val="0"/>
                <w:szCs w:val="24"/>
              </w:rPr>
              <w:t>Scratch. Komiksowa przygoda z programowaniem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Helion, Warszawa 2017.</w:t>
            </w:r>
          </w:p>
        </w:tc>
      </w:tr>
    </w:tbl>
    <w:p w:rsidRPr="009C54AE" w:rsidR="0085747A" w:rsidP="009C54AE" w:rsidRDefault="0085747A" w14:paraId="394F695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368A2DD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6E0E54A5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BB7" w:rsidP="00C16ABF" w:rsidRDefault="00DE0BB7" w14:paraId="195A61A6" w14:textId="77777777">
      <w:pPr>
        <w:spacing w:after="0" w:line="240" w:lineRule="auto"/>
      </w:pPr>
      <w:r>
        <w:separator/>
      </w:r>
    </w:p>
  </w:endnote>
  <w:endnote w:type="continuationSeparator" w:id="0">
    <w:p w:rsidR="00DE0BB7" w:rsidP="00C16ABF" w:rsidRDefault="00DE0BB7" w14:paraId="0B28267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BB7" w:rsidP="00C16ABF" w:rsidRDefault="00DE0BB7" w14:paraId="21E52E54" w14:textId="77777777">
      <w:pPr>
        <w:spacing w:after="0" w:line="240" w:lineRule="auto"/>
      </w:pPr>
      <w:r>
        <w:separator/>
      </w:r>
    </w:p>
  </w:footnote>
  <w:footnote w:type="continuationSeparator" w:id="0">
    <w:p w:rsidR="00DE0BB7" w:rsidP="00C16ABF" w:rsidRDefault="00DE0BB7" w14:paraId="5921E249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D4E2E0C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06650"/>
    <w:multiLevelType w:val="hybridMultilevel"/>
    <w:tmpl w:val="7FF8D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42583"/>
    <w:multiLevelType w:val="hybridMultilevel"/>
    <w:tmpl w:val="01F4365A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C1780D"/>
    <w:multiLevelType w:val="hybridMultilevel"/>
    <w:tmpl w:val="E4005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844DF"/>
    <w:multiLevelType w:val="hybridMultilevel"/>
    <w:tmpl w:val="8C46BD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D303BE1"/>
    <w:multiLevelType w:val="hybridMultilevel"/>
    <w:tmpl w:val="B7E8BAD8"/>
    <w:lvl w:ilvl="0" w:tplc="6796523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5BF7253"/>
    <w:multiLevelType w:val="hybridMultilevel"/>
    <w:tmpl w:val="ECA28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24ABF"/>
    <w:rsid w:val="00042A51"/>
    <w:rsid w:val="00042D2E"/>
    <w:rsid w:val="00044C82"/>
    <w:rsid w:val="00054C4F"/>
    <w:rsid w:val="0005626A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4831"/>
    <w:rsid w:val="000E35B2"/>
    <w:rsid w:val="000F1C57"/>
    <w:rsid w:val="000F554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3922"/>
    <w:rsid w:val="00192F37"/>
    <w:rsid w:val="001A478A"/>
    <w:rsid w:val="001A70D2"/>
    <w:rsid w:val="001D657B"/>
    <w:rsid w:val="001D7B54"/>
    <w:rsid w:val="001E0209"/>
    <w:rsid w:val="001F2CA2"/>
    <w:rsid w:val="002144C0"/>
    <w:rsid w:val="002233A7"/>
    <w:rsid w:val="0022477D"/>
    <w:rsid w:val="002278A9"/>
    <w:rsid w:val="002336F9"/>
    <w:rsid w:val="0024028F"/>
    <w:rsid w:val="00241CDC"/>
    <w:rsid w:val="00244ABC"/>
    <w:rsid w:val="00281FF2"/>
    <w:rsid w:val="002857DE"/>
    <w:rsid w:val="00291567"/>
    <w:rsid w:val="002A22BF"/>
    <w:rsid w:val="002A2389"/>
    <w:rsid w:val="002A671D"/>
    <w:rsid w:val="002B4D55"/>
    <w:rsid w:val="002B5AB3"/>
    <w:rsid w:val="002B5EA0"/>
    <w:rsid w:val="002B6119"/>
    <w:rsid w:val="002C1F06"/>
    <w:rsid w:val="002D3375"/>
    <w:rsid w:val="002D73D4"/>
    <w:rsid w:val="002F02A3"/>
    <w:rsid w:val="002F42C6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5D63"/>
    <w:rsid w:val="00363F78"/>
    <w:rsid w:val="00391A27"/>
    <w:rsid w:val="003A0A5B"/>
    <w:rsid w:val="003A1176"/>
    <w:rsid w:val="003B5587"/>
    <w:rsid w:val="003C0BAE"/>
    <w:rsid w:val="003D18A9"/>
    <w:rsid w:val="003D6CE2"/>
    <w:rsid w:val="003E1941"/>
    <w:rsid w:val="003E2FE6"/>
    <w:rsid w:val="003E49D5"/>
    <w:rsid w:val="003F38C0"/>
    <w:rsid w:val="003F5B1F"/>
    <w:rsid w:val="00414E3C"/>
    <w:rsid w:val="0042244A"/>
    <w:rsid w:val="0042745A"/>
    <w:rsid w:val="00431D5C"/>
    <w:rsid w:val="004362C6"/>
    <w:rsid w:val="00436315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85746"/>
    <w:rsid w:val="00490F7D"/>
    <w:rsid w:val="00491678"/>
    <w:rsid w:val="004968E2"/>
    <w:rsid w:val="004A3EEA"/>
    <w:rsid w:val="004A4D1F"/>
    <w:rsid w:val="004C3E5B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024"/>
    <w:rsid w:val="00543ACC"/>
    <w:rsid w:val="00561E8C"/>
    <w:rsid w:val="0056696D"/>
    <w:rsid w:val="00573EF9"/>
    <w:rsid w:val="0059484D"/>
    <w:rsid w:val="005A0855"/>
    <w:rsid w:val="005A2962"/>
    <w:rsid w:val="005A3196"/>
    <w:rsid w:val="005B52C3"/>
    <w:rsid w:val="005C080F"/>
    <w:rsid w:val="005C55E5"/>
    <w:rsid w:val="005C696A"/>
    <w:rsid w:val="005D69C2"/>
    <w:rsid w:val="005E6E85"/>
    <w:rsid w:val="005F31D2"/>
    <w:rsid w:val="005F791F"/>
    <w:rsid w:val="0061029B"/>
    <w:rsid w:val="00617230"/>
    <w:rsid w:val="00621CE1"/>
    <w:rsid w:val="00627FC9"/>
    <w:rsid w:val="00632300"/>
    <w:rsid w:val="00642851"/>
    <w:rsid w:val="00647FA8"/>
    <w:rsid w:val="00650C5F"/>
    <w:rsid w:val="006518BD"/>
    <w:rsid w:val="00654934"/>
    <w:rsid w:val="006620D9"/>
    <w:rsid w:val="00671958"/>
    <w:rsid w:val="00675843"/>
    <w:rsid w:val="0068255B"/>
    <w:rsid w:val="00696477"/>
    <w:rsid w:val="006B629F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4580"/>
    <w:rsid w:val="00765BFE"/>
    <w:rsid w:val="00766FD4"/>
    <w:rsid w:val="0078029C"/>
    <w:rsid w:val="00781458"/>
    <w:rsid w:val="0078168C"/>
    <w:rsid w:val="00787C2A"/>
    <w:rsid w:val="00790E27"/>
    <w:rsid w:val="007A4022"/>
    <w:rsid w:val="007A6E6E"/>
    <w:rsid w:val="007C3299"/>
    <w:rsid w:val="007C3BCC"/>
    <w:rsid w:val="007C4546"/>
    <w:rsid w:val="007C6322"/>
    <w:rsid w:val="007D1372"/>
    <w:rsid w:val="007D6E56"/>
    <w:rsid w:val="007D6E75"/>
    <w:rsid w:val="007E05A8"/>
    <w:rsid w:val="007E46EC"/>
    <w:rsid w:val="007F1652"/>
    <w:rsid w:val="007F4155"/>
    <w:rsid w:val="0081554D"/>
    <w:rsid w:val="0081707E"/>
    <w:rsid w:val="00824AF8"/>
    <w:rsid w:val="008449B3"/>
    <w:rsid w:val="0085747A"/>
    <w:rsid w:val="00883FCD"/>
    <w:rsid w:val="00884922"/>
    <w:rsid w:val="00885F64"/>
    <w:rsid w:val="0089059F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3E2E"/>
    <w:rsid w:val="00970F31"/>
    <w:rsid w:val="00997F14"/>
    <w:rsid w:val="009A78D9"/>
    <w:rsid w:val="009C1331"/>
    <w:rsid w:val="009C3E31"/>
    <w:rsid w:val="009C54AE"/>
    <w:rsid w:val="009C788E"/>
    <w:rsid w:val="009E3B41"/>
    <w:rsid w:val="009E78A7"/>
    <w:rsid w:val="009F3C5C"/>
    <w:rsid w:val="009F4610"/>
    <w:rsid w:val="00A00ECC"/>
    <w:rsid w:val="00A155EE"/>
    <w:rsid w:val="00A2245B"/>
    <w:rsid w:val="00A30110"/>
    <w:rsid w:val="00A3669C"/>
    <w:rsid w:val="00A36899"/>
    <w:rsid w:val="00A371F6"/>
    <w:rsid w:val="00A43BF6"/>
    <w:rsid w:val="00A53FA5"/>
    <w:rsid w:val="00A54817"/>
    <w:rsid w:val="00A601C8"/>
    <w:rsid w:val="00A60799"/>
    <w:rsid w:val="00A714DB"/>
    <w:rsid w:val="00A84C85"/>
    <w:rsid w:val="00A97DE1"/>
    <w:rsid w:val="00AB053C"/>
    <w:rsid w:val="00AB245C"/>
    <w:rsid w:val="00AB4A2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21F4"/>
    <w:rsid w:val="00B43B77"/>
    <w:rsid w:val="00B43E80"/>
    <w:rsid w:val="00B51718"/>
    <w:rsid w:val="00B607DB"/>
    <w:rsid w:val="00B66529"/>
    <w:rsid w:val="00B74528"/>
    <w:rsid w:val="00B75946"/>
    <w:rsid w:val="00B8056E"/>
    <w:rsid w:val="00B819C8"/>
    <w:rsid w:val="00B82308"/>
    <w:rsid w:val="00B83FCE"/>
    <w:rsid w:val="00B90885"/>
    <w:rsid w:val="00BB520A"/>
    <w:rsid w:val="00BC4AA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D1B"/>
    <w:rsid w:val="00C56036"/>
    <w:rsid w:val="00C61DC5"/>
    <w:rsid w:val="00C65CF1"/>
    <w:rsid w:val="00C67E92"/>
    <w:rsid w:val="00C70A26"/>
    <w:rsid w:val="00C766DF"/>
    <w:rsid w:val="00C94B98"/>
    <w:rsid w:val="00CA2B96"/>
    <w:rsid w:val="00CA3F9E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3FF6"/>
    <w:rsid w:val="00D73A1D"/>
    <w:rsid w:val="00D74119"/>
    <w:rsid w:val="00D8075B"/>
    <w:rsid w:val="00D8678B"/>
    <w:rsid w:val="00D9525F"/>
    <w:rsid w:val="00D9572F"/>
    <w:rsid w:val="00DA2114"/>
    <w:rsid w:val="00DE09C0"/>
    <w:rsid w:val="00DE0BB7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0C3E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355730"/>
    <w:rsid w:val="095603AE"/>
    <w:rsid w:val="407C7426"/>
    <w:rsid w:val="4381DE43"/>
    <w:rsid w:val="43953256"/>
    <w:rsid w:val="5305F046"/>
    <w:rsid w:val="59B5DA40"/>
    <w:rsid w:val="5C273E96"/>
    <w:rsid w:val="5EC7E6E0"/>
    <w:rsid w:val="6C0AE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F6DD2E04-73F0-4695-A8E4-2FC001AB5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CA3F9E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/>
      <w:b/>
      <w:bCs/>
      <w:sz w:val="27"/>
      <w:szCs w:val="27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agwek3Znak" w:customStyle="1">
    <w:name w:val="Nagłówek 3 Znak"/>
    <w:basedOn w:val="Domylnaczcionkaakapitu"/>
    <w:link w:val="Nagwek3"/>
    <w:uiPriority w:val="9"/>
    <w:rsid w:val="00CA3F9E"/>
    <w:rPr>
      <w:rFonts w:eastAsia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5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scratch.mit.edu/accounts/login/" TargetMode="External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hyperlink" Target="https://helion.pl/autorzy/piotr-pelka" TargetMode="External" Id="rId9" /><Relationship Type="http://schemas.openxmlformats.org/officeDocument/2006/relationships/customXml" Target="../customXml/item4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D673FC-3D56-455C-ADAF-91C47F5673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499256-C830-427B-8CC0-5A867A00AE77}"/>
</file>

<file path=customXml/itemProps3.xml><?xml version="1.0" encoding="utf-8"?>
<ds:datastoreItem xmlns:ds="http://schemas.openxmlformats.org/officeDocument/2006/customXml" ds:itemID="{188D7B43-1BB4-4069-98BB-29702ECB71A3}"/>
</file>

<file path=customXml/itemProps4.xml><?xml version="1.0" encoding="utf-8"?>
<ds:datastoreItem xmlns:ds="http://schemas.openxmlformats.org/officeDocument/2006/customXml" ds:itemID="{21E1F613-1916-43E1-857A-F156ADB7E4A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Joanna Niemiec</lastModifiedBy>
  <revision>28</revision>
  <lastPrinted>2019-02-06T12:12:00.0000000Z</lastPrinted>
  <dcterms:created xsi:type="dcterms:W3CDTF">2019-11-13T20:14:00.0000000Z</dcterms:created>
  <dcterms:modified xsi:type="dcterms:W3CDTF">2026-03-13T13:42:02.5069214Z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